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2850" w:rsidRPr="006C4C2E" w:rsidRDefault="00C72850">
      <w:pPr>
        <w:rPr>
          <w:b/>
          <w:bCs/>
        </w:rPr>
      </w:pPr>
      <w:r w:rsidRPr="006C4C2E">
        <w:rPr>
          <w:b/>
          <w:bCs/>
        </w:rPr>
        <w:t>Bijlage 1 NVI aanbesteding onderhoud groene keringen + wachtdienst DIG-</w:t>
      </w:r>
      <w:r w:rsidR="006C4C2E" w:rsidRPr="006C4C2E">
        <w:rPr>
          <w:b/>
          <w:bCs/>
        </w:rPr>
        <w:t>11961</w:t>
      </w:r>
    </w:p>
    <w:p w:rsidR="00C72850" w:rsidRDefault="00C72850">
      <w:r>
        <w:t xml:space="preserve">Voorbeeldberekening puntentoekenning </w:t>
      </w:r>
      <w:proofErr w:type="spellStart"/>
      <w:r>
        <w:t>subcriterium</w:t>
      </w:r>
      <w:proofErr w:type="spellEnd"/>
      <w:r>
        <w:t xml:space="preserve"> prijs. Dit betreft een voorbeeldberekening waarin op basis van fictieve inschrijfsommen de puntenberekening inzichtelijk wordt gemaakt. Het voorbeeld gaat uit van vier inschrijvers. Dit betreft een voorbeeld op basis van perceel 1 waarin het onderdeel prijs 50 punten vertegenwoordigd. </w:t>
      </w:r>
      <w:bookmarkStart w:id="0" w:name="_GoBack"/>
      <w:bookmarkEnd w:id="0"/>
    </w:p>
    <w:p w:rsidR="00253B8F" w:rsidRDefault="00253B8F" w:rsidP="00253B8F">
      <w:pPr>
        <w:rPr>
          <w:rFonts w:cs="Segoe UI"/>
        </w:rPr>
      </w:pPr>
      <w:r>
        <w:rPr>
          <w:rFonts w:cs="Segoe UI"/>
        </w:rPr>
        <w:t xml:space="preserve">De Inschrijver met de laagste fictieve inschrijfsom krijgt het maximum aantal punten van 50 toegekend. De punten op het financieel </w:t>
      </w:r>
      <w:proofErr w:type="spellStart"/>
      <w:r>
        <w:rPr>
          <w:rFonts w:cs="Segoe UI"/>
        </w:rPr>
        <w:t>subgunningscriterium</w:t>
      </w:r>
      <w:proofErr w:type="spellEnd"/>
      <w:r>
        <w:rPr>
          <w:rFonts w:cs="Segoe UI"/>
        </w:rPr>
        <w:t xml:space="preserve"> van overige Inschrijvers worden als volgt berekend:</w:t>
      </w:r>
    </w:p>
    <w:p w:rsidR="00253B8F" w:rsidRDefault="00253B8F" w:rsidP="00253B8F">
      <w:r>
        <w:t>Aantal punten = MP-((P-LP)/LP)*MP</w:t>
      </w:r>
    </w:p>
    <w:p w:rsidR="00253B8F" w:rsidRPr="005607A0" w:rsidRDefault="00253B8F" w:rsidP="00253B8F">
      <w:pPr>
        <w:ind w:left="708"/>
      </w:pPr>
      <w:r>
        <w:t>MP</w:t>
      </w:r>
      <w:r>
        <w:tab/>
        <w:t>=</w:t>
      </w:r>
      <w:r>
        <w:tab/>
        <w:t>Maximum aantal te behalen punten</w:t>
      </w:r>
    </w:p>
    <w:p w:rsidR="00253B8F" w:rsidRDefault="00253B8F" w:rsidP="00253B8F">
      <w:pPr>
        <w:ind w:left="708"/>
      </w:pPr>
      <w:r w:rsidRPr="005607A0">
        <w:t xml:space="preserve">LP </w:t>
      </w:r>
      <w:r w:rsidRPr="005607A0">
        <w:tab/>
        <w:t>=</w:t>
      </w:r>
      <w:r w:rsidRPr="005607A0">
        <w:tab/>
      </w:r>
      <w:r>
        <w:t>Inschrijver</w:t>
      </w:r>
      <w:r w:rsidRPr="005607A0">
        <w:t xml:space="preserve"> met de laagste fictieve inschrijfsom</w:t>
      </w:r>
    </w:p>
    <w:p w:rsidR="00253B8F" w:rsidRDefault="00253B8F" w:rsidP="00253B8F">
      <w:pPr>
        <w:ind w:left="708"/>
      </w:pPr>
      <w:r>
        <w:t xml:space="preserve">P </w:t>
      </w:r>
      <w:r>
        <w:tab/>
        <w:t>=</w:t>
      </w:r>
      <w:r>
        <w:tab/>
        <w:t>Fictieve inschrijfsom van de desbetreffende Inschrijver</w:t>
      </w:r>
    </w:p>
    <w:p w:rsidR="00253B8F" w:rsidRDefault="00253B8F" w:rsidP="00253B8F">
      <w:pPr>
        <w:ind w:left="708"/>
        <w:rPr>
          <w:rFonts w:cs="Segoe UI"/>
        </w:rPr>
      </w:pPr>
    </w:p>
    <w:p w:rsidR="00253B8F" w:rsidRDefault="00253B8F" w:rsidP="00253B8F">
      <w:pPr>
        <w:rPr>
          <w:rFonts w:cs="Segoe UI"/>
        </w:rPr>
      </w:pPr>
      <w:r>
        <w:rPr>
          <w:rFonts w:cs="Segoe UI"/>
        </w:rPr>
        <w:t xml:space="preserve">Indien de uitkomst van de formule een negatief getal betreft zal Inschrijver op dit </w:t>
      </w:r>
      <w:proofErr w:type="spellStart"/>
      <w:r>
        <w:rPr>
          <w:rFonts w:cs="Segoe UI"/>
        </w:rPr>
        <w:t>subgunningscriterium</w:t>
      </w:r>
      <w:proofErr w:type="spellEnd"/>
      <w:r>
        <w:rPr>
          <w:rFonts w:cs="Segoe UI"/>
        </w:rPr>
        <w:t xml:space="preserve"> 0 punten toegekend krijgen.   </w:t>
      </w:r>
    </w:p>
    <w:p w:rsidR="00C72850" w:rsidRDefault="00C72850"/>
    <w:p w:rsidR="00C72850" w:rsidRDefault="00253B8F">
      <w:r>
        <w:t>Voorbeeldberekeningen aan de hand van de volgende fictieve inschrijfsommen:</w:t>
      </w:r>
    </w:p>
    <w:p w:rsidR="00C72850" w:rsidRPr="00253B8F" w:rsidRDefault="00C72850">
      <w:pPr>
        <w:rPr>
          <w:b/>
          <w:bCs/>
        </w:rPr>
      </w:pPr>
      <w:r w:rsidRPr="00253B8F">
        <w:rPr>
          <w:b/>
          <w:bCs/>
        </w:rPr>
        <w:t>Inschrijver 1 met inschrijfsom: €900.000,-</w:t>
      </w:r>
    </w:p>
    <w:p w:rsidR="00253B8F" w:rsidRDefault="00253B8F" w:rsidP="00253B8F">
      <w:r>
        <w:t>Inschrijver 1 krijgt omdat hij de laagste inschrijfsom heeft gedaan het maximum van 50 punten toegekend.</w:t>
      </w:r>
    </w:p>
    <w:p w:rsidR="00253B8F" w:rsidRDefault="00253B8F"/>
    <w:p w:rsidR="00C72850" w:rsidRPr="00253B8F" w:rsidRDefault="00C72850">
      <w:pPr>
        <w:rPr>
          <w:b/>
          <w:bCs/>
        </w:rPr>
      </w:pPr>
      <w:r w:rsidRPr="00253B8F">
        <w:rPr>
          <w:b/>
          <w:bCs/>
        </w:rPr>
        <w:t>Inschrijver 2 met inschrijfsom: €1.000.000,-</w:t>
      </w:r>
    </w:p>
    <w:p w:rsidR="00253B8F" w:rsidRDefault="00253B8F">
      <w:r>
        <w:t xml:space="preserve">50-((1000000-900000)/900000)*50 = 44,44444444 </w:t>
      </w:r>
    </w:p>
    <w:p w:rsidR="00253B8F" w:rsidRDefault="00253B8F">
      <w:r>
        <w:t xml:space="preserve">Inschrijver 2 krijgt 44,44 punten op het </w:t>
      </w:r>
      <w:proofErr w:type="spellStart"/>
      <w:r>
        <w:t>subcriterium</w:t>
      </w:r>
      <w:proofErr w:type="spellEnd"/>
      <w:r>
        <w:t xml:space="preserve"> prijs toegekend. Het aantal punten wordt afgerond op twee decimalen na de komma.</w:t>
      </w:r>
    </w:p>
    <w:p w:rsidR="00253B8F" w:rsidRDefault="00253B8F"/>
    <w:p w:rsidR="00C72850" w:rsidRPr="00253B8F" w:rsidRDefault="00C72850" w:rsidP="00C72850">
      <w:pPr>
        <w:rPr>
          <w:b/>
          <w:bCs/>
        </w:rPr>
      </w:pPr>
      <w:r w:rsidRPr="00253B8F">
        <w:rPr>
          <w:b/>
          <w:bCs/>
        </w:rPr>
        <w:t xml:space="preserve">Inschrijver </w:t>
      </w:r>
      <w:r w:rsidRPr="00253B8F">
        <w:rPr>
          <w:b/>
          <w:bCs/>
        </w:rPr>
        <w:t>3</w:t>
      </w:r>
      <w:r w:rsidRPr="00253B8F">
        <w:rPr>
          <w:b/>
          <w:bCs/>
        </w:rPr>
        <w:t xml:space="preserve"> met inschrijfsom: €1.</w:t>
      </w:r>
      <w:r w:rsidRPr="00253B8F">
        <w:rPr>
          <w:b/>
          <w:bCs/>
        </w:rPr>
        <w:t>1</w:t>
      </w:r>
      <w:r w:rsidRPr="00253B8F">
        <w:rPr>
          <w:b/>
          <w:bCs/>
        </w:rPr>
        <w:t>00.000,-</w:t>
      </w:r>
    </w:p>
    <w:p w:rsidR="00253B8F" w:rsidRDefault="00253B8F" w:rsidP="00C72850">
      <w:r>
        <w:t>50-((1</w:t>
      </w:r>
      <w:r>
        <w:t>1</w:t>
      </w:r>
      <w:r>
        <w:t>00000-900000)/900000)*50 =</w:t>
      </w:r>
      <w:r w:rsidR="006C4C2E">
        <w:t xml:space="preserve"> 38,88888889</w:t>
      </w:r>
    </w:p>
    <w:p w:rsidR="006C4C2E" w:rsidRDefault="006C4C2E" w:rsidP="00C72850">
      <w:r>
        <w:t xml:space="preserve">Inschrijver </w:t>
      </w:r>
      <w:r>
        <w:t>3</w:t>
      </w:r>
      <w:r>
        <w:t xml:space="preserve"> krijgt </w:t>
      </w:r>
      <w:r>
        <w:t>38</w:t>
      </w:r>
      <w:r>
        <w:t>,</w:t>
      </w:r>
      <w:r>
        <w:t>89</w:t>
      </w:r>
      <w:r>
        <w:t xml:space="preserve"> punten op het </w:t>
      </w:r>
      <w:proofErr w:type="spellStart"/>
      <w:r>
        <w:t>subcriterium</w:t>
      </w:r>
      <w:proofErr w:type="spellEnd"/>
      <w:r>
        <w:t xml:space="preserve"> prijs toegekend. Het aantal punten wordt afgerond op twee decimalen na de komma.</w:t>
      </w:r>
    </w:p>
    <w:p w:rsidR="006C4C2E" w:rsidRDefault="006C4C2E" w:rsidP="00C72850"/>
    <w:p w:rsidR="00C72850" w:rsidRPr="006C4C2E" w:rsidRDefault="00C72850" w:rsidP="00C72850">
      <w:pPr>
        <w:rPr>
          <w:b/>
          <w:bCs/>
        </w:rPr>
      </w:pPr>
      <w:r w:rsidRPr="006C4C2E">
        <w:rPr>
          <w:b/>
          <w:bCs/>
        </w:rPr>
        <w:t xml:space="preserve">Inschrijver </w:t>
      </w:r>
      <w:r w:rsidRPr="006C4C2E">
        <w:rPr>
          <w:b/>
          <w:bCs/>
        </w:rPr>
        <w:t>4</w:t>
      </w:r>
      <w:r w:rsidRPr="006C4C2E">
        <w:rPr>
          <w:b/>
          <w:bCs/>
        </w:rPr>
        <w:t xml:space="preserve"> met inschrijfsom: €</w:t>
      </w:r>
      <w:r w:rsidRPr="006C4C2E">
        <w:rPr>
          <w:b/>
          <w:bCs/>
        </w:rPr>
        <w:t>2</w:t>
      </w:r>
      <w:r w:rsidRPr="006C4C2E">
        <w:rPr>
          <w:b/>
          <w:bCs/>
        </w:rPr>
        <w:t>.</w:t>
      </w:r>
      <w:r w:rsidRPr="006C4C2E">
        <w:rPr>
          <w:b/>
          <w:bCs/>
        </w:rPr>
        <w:t>0</w:t>
      </w:r>
      <w:r w:rsidRPr="006C4C2E">
        <w:rPr>
          <w:b/>
          <w:bCs/>
        </w:rPr>
        <w:t>00.000,-</w:t>
      </w:r>
    </w:p>
    <w:p w:rsidR="006C4C2E" w:rsidRDefault="006C4C2E" w:rsidP="006C4C2E">
      <w:r>
        <w:t>50-((</w:t>
      </w:r>
      <w:r>
        <w:t>20</w:t>
      </w:r>
      <w:r>
        <w:t xml:space="preserve">00000-900000)/900000)*50 = </w:t>
      </w:r>
      <w:r>
        <w:t>-11,11111111</w:t>
      </w:r>
    </w:p>
    <w:p w:rsidR="00C72850" w:rsidRDefault="006C4C2E">
      <w:r>
        <w:t xml:space="preserve">Inschrijver </w:t>
      </w:r>
      <w:r>
        <w:t>4</w:t>
      </w:r>
      <w:r>
        <w:t xml:space="preserve"> krijgt </w:t>
      </w:r>
      <w:r>
        <w:t>0</w:t>
      </w:r>
      <w:r>
        <w:t xml:space="preserve"> punten op het </w:t>
      </w:r>
      <w:proofErr w:type="spellStart"/>
      <w:r>
        <w:t>subcriterium</w:t>
      </w:r>
      <w:proofErr w:type="spellEnd"/>
      <w:r>
        <w:t xml:space="preserve"> prijs toegekend. </w:t>
      </w:r>
      <w:r>
        <w:t>Indien de uitkomst van de formule negatief is, krijgt de inschrijver 0 punten toegekend.</w:t>
      </w:r>
    </w:p>
    <w:sectPr w:rsidR="00C728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850"/>
    <w:rsid w:val="00253B8F"/>
    <w:rsid w:val="005A5A7A"/>
    <w:rsid w:val="006C4C2E"/>
    <w:rsid w:val="009B6571"/>
    <w:rsid w:val="00C72850"/>
    <w:rsid w:val="00E51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38F34"/>
  <w15:chartTrackingRefBased/>
  <w15:docId w15:val="{DD9D456A-8122-47EB-8A7F-E7D4BBAFE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E51D96"/>
    <w:rPr>
      <w:rFonts w:ascii="Verdana" w:hAnsi="Verdana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F9AA2AAD.dotm</Template>
  <TotalTime>15</TotalTime>
  <Pages>1</Pages>
  <Words>288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Mark, Sander</dc:creator>
  <cp:keywords/>
  <dc:description/>
  <cp:lastModifiedBy>Mark, Sander</cp:lastModifiedBy>
  <cp:revision>1</cp:revision>
  <dcterms:created xsi:type="dcterms:W3CDTF">2021-03-17T09:57:00Z</dcterms:created>
  <dcterms:modified xsi:type="dcterms:W3CDTF">2021-03-17T10:13:00Z</dcterms:modified>
</cp:coreProperties>
</file>